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427C08" w14:textId="77777777" w:rsidR="009C6FA4" w:rsidRDefault="009C6FA4" w:rsidP="009C6F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PLYMMOUTH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fl.1408)</w:t>
      </w:r>
    </w:p>
    <w:p w14:paraId="729D16CB" w14:textId="77777777" w:rsidR="009C6FA4" w:rsidRDefault="009C6FA4" w:rsidP="009C6F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Sandwich, Kent.</w:t>
      </w:r>
    </w:p>
    <w:p w14:paraId="0F806C6D" w14:textId="77777777" w:rsidR="009C6FA4" w:rsidRDefault="009C6FA4" w:rsidP="009C6FA4">
      <w:pPr>
        <w:rPr>
          <w:rFonts w:ascii="Times New Roman" w:hAnsi="Times New Roman" w:cs="Times New Roman"/>
          <w:sz w:val="24"/>
          <w:szCs w:val="24"/>
        </w:rPr>
      </w:pPr>
    </w:p>
    <w:p w14:paraId="4CCC3CAE" w14:textId="77777777" w:rsidR="009C6FA4" w:rsidRDefault="009C6FA4" w:rsidP="009C6FA4">
      <w:pPr>
        <w:rPr>
          <w:rFonts w:ascii="Times New Roman" w:hAnsi="Times New Roman" w:cs="Times New Roman"/>
          <w:sz w:val="24"/>
          <w:szCs w:val="24"/>
        </w:rPr>
      </w:pPr>
    </w:p>
    <w:p w14:paraId="5240CA0F" w14:textId="77777777" w:rsidR="009C6FA4" w:rsidRDefault="009C6FA4" w:rsidP="009C6F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Oct.1408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pardoned outlawry for not appearing to answer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Cofe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</w:t>
      </w:r>
    </w:p>
    <w:p w14:paraId="1A947C0A" w14:textId="77777777" w:rsidR="009C6FA4" w:rsidRDefault="009C6FA4" w:rsidP="009C6F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Plymouth(q.v.), touching a debt of £10.</w:t>
      </w:r>
    </w:p>
    <w:p w14:paraId="4D675643" w14:textId="77777777" w:rsidR="009C6FA4" w:rsidRDefault="009C6FA4" w:rsidP="009C6F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(C.P.R. 1408-13 p.7)</w:t>
      </w:r>
    </w:p>
    <w:p w14:paraId="10651EE3" w14:textId="77777777" w:rsidR="009C6FA4" w:rsidRDefault="009C6FA4" w:rsidP="009C6FA4">
      <w:pPr>
        <w:rPr>
          <w:rFonts w:ascii="Times New Roman" w:hAnsi="Times New Roman" w:cs="Times New Roman"/>
          <w:sz w:val="24"/>
          <w:szCs w:val="24"/>
        </w:rPr>
      </w:pPr>
    </w:p>
    <w:p w14:paraId="125E9614" w14:textId="77777777" w:rsidR="009C6FA4" w:rsidRDefault="009C6FA4" w:rsidP="009C6FA4">
      <w:pPr>
        <w:rPr>
          <w:rFonts w:ascii="Times New Roman" w:hAnsi="Times New Roman" w:cs="Times New Roman"/>
          <w:sz w:val="24"/>
          <w:szCs w:val="24"/>
        </w:rPr>
      </w:pPr>
    </w:p>
    <w:p w14:paraId="51B025CD" w14:textId="77777777" w:rsidR="009C6FA4" w:rsidRDefault="009C6FA4" w:rsidP="009C6F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February 2021</w:t>
      </w:r>
    </w:p>
    <w:p w14:paraId="24A6394A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D4D126" w14:textId="77777777" w:rsidR="009C6FA4" w:rsidRDefault="009C6FA4" w:rsidP="009139A6">
      <w:r>
        <w:separator/>
      </w:r>
    </w:p>
  </w:endnote>
  <w:endnote w:type="continuationSeparator" w:id="0">
    <w:p w14:paraId="0103DC01" w14:textId="77777777" w:rsidR="009C6FA4" w:rsidRDefault="009C6FA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CB22A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ECEC0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2C1E6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F082F6" w14:textId="77777777" w:rsidR="009C6FA4" w:rsidRDefault="009C6FA4" w:rsidP="009139A6">
      <w:r>
        <w:separator/>
      </w:r>
    </w:p>
  </w:footnote>
  <w:footnote w:type="continuationSeparator" w:id="0">
    <w:p w14:paraId="30408F03" w14:textId="77777777" w:rsidR="009C6FA4" w:rsidRDefault="009C6FA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7EE66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621AB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0FC21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6FA4"/>
    <w:rsid w:val="000666E0"/>
    <w:rsid w:val="002510B7"/>
    <w:rsid w:val="005C130B"/>
    <w:rsid w:val="00826F5C"/>
    <w:rsid w:val="009139A6"/>
    <w:rsid w:val="009448BB"/>
    <w:rsid w:val="009C6FA4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F79F5B"/>
  <w15:chartTrackingRefBased/>
  <w15:docId w15:val="{FC2BEBD3-8D76-4A10-BDFE-38EC935412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6FA4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31</Words>
  <Characters>183</Characters>
  <Application>Microsoft Office Word</Application>
  <DocSecurity>0</DocSecurity>
  <Lines>1</Lines>
  <Paragraphs>1</Paragraphs>
  <ScaleCrop>false</ScaleCrop>
  <Company/>
  <LinksUpToDate>false</LinksUpToDate>
  <CharactersWithSpaces>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2021-02-27T16:45:00Z</dcterms:created>
  <dcterms:modified xsi:type="dcterms:W3CDTF">2021-02-27T16:45:00Z</dcterms:modified>
</cp:coreProperties>
</file>